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1E68FA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1E68FA" w:rsidRPr="007D1931" w:rsidRDefault="001E68FA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1E68FA" w:rsidRPr="00811476" w:rsidRDefault="001E68FA" w:rsidP="008114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1E68FA" w:rsidRPr="007D1931" w:rsidRDefault="001E68FA" w:rsidP="002B3A8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замещающая старшую должность муниципальной службы категория «специалисты» - </w:t>
      </w:r>
      <w:r w:rsidRPr="005E0CC3">
        <w:rPr>
          <w:rFonts w:ascii="Times New Roman" w:hAnsi="Times New Roman" w:cs="Times New Roman"/>
          <w:bCs/>
          <w:sz w:val="28"/>
          <w:szCs w:val="28"/>
        </w:rPr>
        <w:t>главный специалист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сектора оформления правоустанавливающих документов отдела по вопросам имущественных отношений   Комитета по управлению имуществом Гатчинского муниципального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3A83">
        <w:rPr>
          <w:rFonts w:ascii="Times New Roman" w:hAnsi="Times New Roman" w:cs="Times New Roman"/>
          <w:bCs/>
          <w:sz w:val="28"/>
          <w:szCs w:val="28"/>
        </w:rPr>
        <w:t>Ленинградской области</w:t>
      </w:r>
    </w:p>
    <w:p w:rsidR="001E68FA" w:rsidRPr="007D1931" w:rsidRDefault="001E68FA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( полное наименование должности)*</w:t>
      </w:r>
    </w:p>
    <w:p w:rsidR="001E68FA" w:rsidRPr="007D1931" w:rsidRDefault="001E68FA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413"/>
        <w:gridCol w:w="1989"/>
        <w:gridCol w:w="1134"/>
        <w:gridCol w:w="1592"/>
      </w:tblGrid>
      <w:tr w:rsidR="001E68FA" w:rsidRPr="008D40FD" w:rsidTr="00076403">
        <w:tc>
          <w:tcPr>
            <w:tcW w:w="2308" w:type="dxa"/>
            <w:vMerge w:val="restart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 xml:space="preserve">Деклариро-ванный годовой доход 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49" w:type="dxa"/>
            <w:gridSpan w:val="4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5" w:type="dxa"/>
            <w:gridSpan w:val="3"/>
            <w:vMerge w:val="restart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1E68FA" w:rsidRPr="008D40FD" w:rsidTr="00076403">
        <w:tc>
          <w:tcPr>
            <w:tcW w:w="2308" w:type="dxa"/>
            <w:vMerge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413" w:type="dxa"/>
            <w:vMerge w:val="restart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715" w:type="dxa"/>
            <w:gridSpan w:val="3"/>
            <w:vMerge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1E68FA" w:rsidRPr="008D40FD" w:rsidTr="00076403">
        <w:tc>
          <w:tcPr>
            <w:tcW w:w="2308" w:type="dxa"/>
            <w:vMerge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413" w:type="dxa"/>
            <w:vMerge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592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1E68FA" w:rsidRPr="008D40FD" w:rsidTr="00076403">
        <w:tc>
          <w:tcPr>
            <w:tcW w:w="2308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Анисимова Елена Владимировна</w:t>
            </w:r>
          </w:p>
        </w:tc>
        <w:tc>
          <w:tcPr>
            <w:tcW w:w="1417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706 424,80</w:t>
            </w:r>
          </w:p>
        </w:tc>
        <w:tc>
          <w:tcPr>
            <w:tcW w:w="1701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182/1232 долей квартиры</w:t>
            </w:r>
          </w:p>
        </w:tc>
        <w:tc>
          <w:tcPr>
            <w:tcW w:w="1276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155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3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989" w:type="dxa"/>
          </w:tcPr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земельный участок, 1/3 доля, ИЖС; </w:t>
            </w:r>
          </w:p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2)жилой дом, 1/3 доля;</w:t>
            </w:r>
          </w:p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квартира, ½ доля</w:t>
            </w:r>
          </w:p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182/1232 долей квартиры (площадь общего пользования в коммунальной квартире)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1370</w:t>
            </w: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58,8</w:t>
            </w: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64,6</w:t>
            </w: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3,75</w:t>
            </w: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Pr="008D40FD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Россия</w:t>
            </w: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Россия</w:t>
            </w: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rPr>
                <w:rFonts w:ascii="Times New Roman" w:hAnsi="Times New Roman" w:cs="Times New Roman"/>
              </w:rPr>
            </w:pPr>
          </w:p>
          <w:p w:rsidR="001E68FA" w:rsidRPr="00076403" w:rsidRDefault="001E68FA" w:rsidP="000764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Россия</w:t>
            </w:r>
          </w:p>
        </w:tc>
      </w:tr>
      <w:tr w:rsidR="001E68FA" w:rsidRPr="008D40FD" w:rsidTr="00076403">
        <w:tc>
          <w:tcPr>
            <w:tcW w:w="2308" w:type="dxa"/>
          </w:tcPr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151 545,00</w:t>
            </w:r>
          </w:p>
        </w:tc>
        <w:tc>
          <w:tcPr>
            <w:tcW w:w="1701" w:type="dxa"/>
          </w:tcPr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земельный участок, 1/3 доля, ИЖС;</w:t>
            </w:r>
          </w:p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жилой дом, 1/3 доля;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квартира, ½ доля;</w:t>
            </w:r>
          </w:p>
        </w:tc>
        <w:tc>
          <w:tcPr>
            <w:tcW w:w="1276" w:type="dxa"/>
          </w:tcPr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</w:t>
            </w:r>
          </w:p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58,8</w:t>
            </w:r>
          </w:p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64,6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3" w:type="dxa"/>
          </w:tcPr>
          <w:p w:rsidR="001E68FA" w:rsidRPr="00CB5921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легковой </w:t>
            </w:r>
            <w:r>
              <w:rPr>
                <w:rFonts w:ascii="Times New Roman" w:hAnsi="Times New Roman" w:cs="Times New Roman"/>
                <w:lang w:val="en-US"/>
              </w:rPr>
              <w:t>Kia Sportage</w:t>
            </w:r>
          </w:p>
        </w:tc>
        <w:tc>
          <w:tcPr>
            <w:tcW w:w="1989" w:type="dxa"/>
          </w:tcPr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земельный участок, 1/3 доля, ИЖС; </w:t>
            </w: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2)жилой дом, 1/3 доля;</w:t>
            </w: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квартира, ½ доля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1370</w:t>
            </w: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58,8</w:t>
            </w: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64,6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     </w:t>
            </w: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1E68FA" w:rsidRPr="008D40FD" w:rsidTr="00076403">
        <w:tc>
          <w:tcPr>
            <w:tcW w:w="2308" w:type="dxa"/>
          </w:tcPr>
          <w:p w:rsidR="001E68FA" w:rsidRPr="008D40FD" w:rsidRDefault="001E68FA" w:rsidP="00337573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Несовершеннолетняя дочь </w:t>
            </w:r>
          </w:p>
        </w:tc>
        <w:tc>
          <w:tcPr>
            <w:tcW w:w="1417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1E68FA" w:rsidRPr="008D40FD" w:rsidTr="00076403">
        <w:tc>
          <w:tcPr>
            <w:tcW w:w="2308" w:type="dxa"/>
          </w:tcPr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1E68FA" w:rsidRPr="007D1931" w:rsidRDefault="001E68FA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1E68FA" w:rsidRDefault="001E68FA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Анисимова Е.В. </w:t>
      </w:r>
      <w:r w:rsidRPr="007D19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25.03.2016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1E68FA" w:rsidRPr="007D1931" w:rsidSect="00FE658E">
          <w:pgSz w:w="16838" w:h="11906" w:orient="landscape"/>
          <w:pgMar w:top="426" w:right="720" w:bottom="142" w:left="567" w:header="720" w:footer="720" w:gutter="0"/>
          <w:cols w:space="708"/>
          <w:rtlGutter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1E68FA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1E68FA" w:rsidRPr="007D1931" w:rsidRDefault="001E68FA" w:rsidP="00B90E6B">
            <w:pPr>
              <w:pStyle w:val="ListParagraph"/>
              <w:ind w:left="34"/>
              <w:jc w:val="both"/>
            </w:pPr>
          </w:p>
        </w:tc>
      </w:tr>
    </w:tbl>
    <w:p w:rsidR="001E68FA" w:rsidRPr="007D1931" w:rsidRDefault="001E68FA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68FA" w:rsidRPr="007D1931" w:rsidRDefault="001E68FA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1E68FA" w:rsidRPr="007D1931" w:rsidRDefault="001E68FA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Я, _____________________________________________________________________________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фамилия, имя отчество, дата рождения)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полное наименование замещаемой должности)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Сообщаю сведения о расходах, произведенных в отчетном периоде  </w:t>
      </w:r>
      <w:r>
        <w:rPr>
          <w:rFonts w:ascii="Times New Roman" w:hAnsi="Times New Roman" w:cs="Times New Roman"/>
          <w:sz w:val="28"/>
          <w:szCs w:val="28"/>
        </w:rPr>
        <w:t xml:space="preserve">                 с                   по                                  </w:t>
      </w:r>
      <w:r w:rsidRPr="007D1931">
        <w:rPr>
          <w:rFonts w:ascii="Times New Roman" w:hAnsi="Times New Roman" w:cs="Times New Roman"/>
          <w:sz w:val="28"/>
          <w:szCs w:val="28"/>
        </w:rPr>
        <w:t xml:space="preserve"> года по приобретению: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дохода цифрами и прописью)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Приложение: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8FA" w:rsidRPr="007D1931" w:rsidRDefault="001E68FA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1E68FA" w:rsidRPr="007D1931" w:rsidRDefault="001E68FA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________________ Фамилия И.О., ________ дата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8FA" w:rsidRPr="007D1931" w:rsidRDefault="001E68FA" w:rsidP="007D1931">
      <w:pPr>
        <w:rPr>
          <w:rFonts w:ascii="Times New Roman" w:hAnsi="Times New Roman" w:cs="Times New Roman"/>
          <w:b/>
          <w:bCs/>
        </w:rPr>
      </w:pPr>
    </w:p>
    <w:p w:rsidR="001E68FA" w:rsidRPr="007D1931" w:rsidRDefault="001E68FA" w:rsidP="007D1931">
      <w:pPr>
        <w:rPr>
          <w:rFonts w:ascii="Times New Roman" w:hAnsi="Times New Roman" w:cs="Times New Roman"/>
          <w:b/>
          <w:bCs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1E68FA" w:rsidRPr="007D1931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1E68FA" w:rsidRDefault="001E68FA" w:rsidP="00D270B7"/>
    <w:sectPr w:rsidR="001E68FA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76403"/>
    <w:rsid w:val="00081DAC"/>
    <w:rsid w:val="000835A8"/>
    <w:rsid w:val="000C47C4"/>
    <w:rsid w:val="001157AC"/>
    <w:rsid w:val="00192FEA"/>
    <w:rsid w:val="001E68FA"/>
    <w:rsid w:val="001F207D"/>
    <w:rsid w:val="00211387"/>
    <w:rsid w:val="002137BB"/>
    <w:rsid w:val="002B3A83"/>
    <w:rsid w:val="002C26FA"/>
    <w:rsid w:val="00304503"/>
    <w:rsid w:val="00305D24"/>
    <w:rsid w:val="00311F19"/>
    <w:rsid w:val="0031668E"/>
    <w:rsid w:val="00337573"/>
    <w:rsid w:val="003C209E"/>
    <w:rsid w:val="003E7742"/>
    <w:rsid w:val="00490836"/>
    <w:rsid w:val="005E0CC3"/>
    <w:rsid w:val="006035A0"/>
    <w:rsid w:val="00616369"/>
    <w:rsid w:val="00704CFA"/>
    <w:rsid w:val="007101A5"/>
    <w:rsid w:val="007343E7"/>
    <w:rsid w:val="00750FAB"/>
    <w:rsid w:val="00797A3C"/>
    <w:rsid w:val="007B09A6"/>
    <w:rsid w:val="007D1931"/>
    <w:rsid w:val="00811476"/>
    <w:rsid w:val="008A5C00"/>
    <w:rsid w:val="008D40FD"/>
    <w:rsid w:val="009371B6"/>
    <w:rsid w:val="00957A58"/>
    <w:rsid w:val="00992169"/>
    <w:rsid w:val="009A6CC1"/>
    <w:rsid w:val="00AB554D"/>
    <w:rsid w:val="00AD2364"/>
    <w:rsid w:val="00AD34D1"/>
    <w:rsid w:val="00B35028"/>
    <w:rsid w:val="00B63F28"/>
    <w:rsid w:val="00B90E6B"/>
    <w:rsid w:val="00B92952"/>
    <w:rsid w:val="00BF477E"/>
    <w:rsid w:val="00C230F5"/>
    <w:rsid w:val="00CB5921"/>
    <w:rsid w:val="00CB76F1"/>
    <w:rsid w:val="00D270B7"/>
    <w:rsid w:val="00D32998"/>
    <w:rsid w:val="00DB3168"/>
    <w:rsid w:val="00E47C4C"/>
    <w:rsid w:val="00EF288F"/>
    <w:rsid w:val="00F22A58"/>
    <w:rsid w:val="00FC1D7F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5</Pages>
  <Words>731</Words>
  <Characters>4171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Шкаденкова Татьяна Николаевна</dc:creator>
  <cp:keywords/>
  <dc:description/>
  <cp:lastModifiedBy>GOD</cp:lastModifiedBy>
  <cp:revision>6</cp:revision>
  <cp:lastPrinted>2015-04-21T09:12:00Z</cp:lastPrinted>
  <dcterms:created xsi:type="dcterms:W3CDTF">2016-03-24T08:12:00Z</dcterms:created>
  <dcterms:modified xsi:type="dcterms:W3CDTF">2016-03-29T12:32:00Z</dcterms:modified>
</cp:coreProperties>
</file>